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Ruislip, Northwood and Pinner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Ruislip, Northwood and Pinner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Ruislip, Northwood and Pinner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Ruislip, Northwood and Pinner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Ruislip, Northwood and Pinner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Ruislip, Northwood and Pinner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Ruislip, Northwood and Pinner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Ruislip, Northwood and Pinner is estimated to be </w:t>
      </w:r>
      <w:r w:rsidRPr="00773DF7">
        <w:rPr>
          <w:rFonts w:ascii="Libre Franklin Light" w:eastAsia="Times New Roman" w:hAnsi="Libre Franklin Light" w:cs="Calibri Light"/>
          <w:b/>
          <w:bCs/>
          <w:color w:val="C45911" w:themeColor="accent2" w:themeShade="BF"/>
        </w:rPr>
        <w:t xml:space="preserve">£1,771,182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Ruislip, Northwood and Pinner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Ruislip, Northwood and Pinner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Ruislip, Northwood and Pinner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Ruislip, Northwood and Pinner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islip, Northwood and Pinn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Ruislip, Northwood and Pinner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islip, Northwood and Pinn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Ruislip, Northwood and Pinner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Ruislip, Northwood and Pinner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islip, Northwood and Pinn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Ruislip, Northwood and Pinner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Ruislip, Northwood and Pinner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Ruislip, Northwood and Pinner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Ruislip, Northwood and Pinner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Ruislip, Northwood and Pinner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Ruislip, Northwood and Pinner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£1,771,182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Ruislip, Northwood and Pinner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£28,850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£596,627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£42,740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£12,021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£1,068,906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£1,771,182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Ruislip, Northwood and Pinner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Ruislip, Northwood and Pinner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Ruislip, Northwood and Pinner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Ruislip, Northwood and Pinner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Ruislip, Northwood and Pinner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Ruislip, Northwood and Pinner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Ruislip, Northwood and Pinner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Ruislip, Northwood and Pinner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Ruislip, Northwood and Pinner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Ruislip, Northwood and Pinner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Ruislip, Northwood and Pinner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Ruislip, Northwood and Pinner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E6D4F7C-8161-4A39-964C-876ADA5D02D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